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402" w:rsidRDefault="000357E7" w:rsidP="002A5402">
      <w:pPr>
        <w:ind w:left="4536"/>
      </w:pPr>
      <w:r>
        <w:t xml:space="preserve">Приложение № </w:t>
      </w:r>
      <w:r w:rsidR="006F0034">
        <w:t>4</w:t>
      </w:r>
    </w:p>
    <w:p w:rsidR="002A5402" w:rsidRDefault="000357E7" w:rsidP="002A5402">
      <w:pPr>
        <w:ind w:left="4536"/>
      </w:pPr>
      <w:r>
        <w:t xml:space="preserve">к </w:t>
      </w:r>
      <w:r w:rsidR="00B51945" w:rsidRPr="00B51945">
        <w:t xml:space="preserve">Типовому </w:t>
      </w:r>
      <w:r w:rsidR="001149CE" w:rsidRPr="001149CE">
        <w:t>запрос</w:t>
      </w:r>
      <w:r w:rsidR="001149CE">
        <w:t>у</w:t>
      </w:r>
      <w:r w:rsidR="001149CE" w:rsidRPr="001149CE">
        <w:t xml:space="preserve"> котировочных цен</w:t>
      </w:r>
      <w:r w:rsidR="001149CE" w:rsidRPr="001149CE" w:rsidDel="00B51945">
        <w:t xml:space="preserve"> </w:t>
      </w:r>
    </w:p>
    <w:p w:rsidR="00A102BD" w:rsidRPr="00A102BD" w:rsidRDefault="00A102BD" w:rsidP="00DD7AA0">
      <w:pPr>
        <w:rPr>
          <w:bCs/>
        </w:rPr>
      </w:pPr>
      <w:bookmarkStart w:id="0" w:name="RANGE!A1:Y42"/>
      <w:bookmarkEnd w:id="0"/>
    </w:p>
    <w:p w:rsidR="008E3D2F" w:rsidRPr="00DD7AA0" w:rsidRDefault="000357E7" w:rsidP="00BF761F">
      <w:pPr>
        <w:jc w:val="center"/>
        <w:rPr>
          <w:b/>
        </w:rPr>
      </w:pPr>
      <w:bookmarkStart w:id="1" w:name="_Toc249432431"/>
      <w:bookmarkStart w:id="2" w:name="_Toc251146393"/>
      <w:bookmarkStart w:id="3" w:name="_Toc251150722"/>
      <w:bookmarkStart w:id="4"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1"/>
      <w:bookmarkEnd w:id="2"/>
      <w:bookmarkEnd w:id="3"/>
      <w:bookmarkEnd w:id="4"/>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п/п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A5402"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5A32B3"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A5402" w:rsidRPr="002A5402">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A5402"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A5402"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а, 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 xml:space="preserve">копия решения о назначении или об избрании либо приказа о назначении </w:t>
            </w:r>
            <w:r w:rsidR="002C78C8" w:rsidRPr="002C78C8">
              <w:lastRenderedPageBreak/>
              <w:t>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032612">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197883">
              <w:rPr>
                <w:color w:val="000000"/>
                <w:spacing w:val="-6"/>
              </w:rPr>
              <w:t xml:space="preserve"> за последние два</w:t>
            </w:r>
            <w:r w:rsidR="00DE7344" w:rsidRPr="00032612">
              <w:rPr>
                <w:color w:val="000000"/>
                <w:spacing w:val="-6"/>
              </w:rPr>
              <w:t xml:space="preserve">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A5402" w:rsidP="00032612">
            <w:pPr>
              <w:widowControl w:val="0"/>
              <w:shd w:val="clear" w:color="auto" w:fill="FFFFFF"/>
              <w:tabs>
                <w:tab w:val="left" w:pos="864"/>
              </w:tabs>
              <w:autoSpaceDE w:val="0"/>
              <w:autoSpaceDN w:val="0"/>
              <w:adjustRightInd w:val="0"/>
              <w:jc w:val="both"/>
              <w:rPr>
                <w:spacing w:val="-5"/>
              </w:rPr>
            </w:pPr>
            <w:r w:rsidRPr="002A5402">
              <w:rPr>
                <w:spacing w:val="-5"/>
              </w:rPr>
              <w:t>Численность постоянных</w:t>
            </w:r>
            <w:r w:rsidRPr="002A5402">
              <w:rPr>
                <w:rStyle w:val="affa"/>
                <w:spacing w:val="-5"/>
              </w:rPr>
              <w:footnoteReference w:id="2"/>
            </w:r>
            <w:r w:rsidRPr="002A5402">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032612" w:rsidRDefault="00B72358" w:rsidP="00197883">
            <w:pPr>
              <w:jc w:val="both"/>
              <w:rPr>
                <w:color w:val="000000"/>
              </w:rPr>
            </w:pPr>
            <w:r w:rsidRPr="00032612">
              <w:rPr>
                <w:color w:val="000000"/>
              </w:rPr>
              <w:t>Приложить бухгалтерский баланс за последни</w:t>
            </w:r>
            <w:r w:rsidR="00197883">
              <w:rPr>
                <w:color w:val="000000"/>
              </w:rPr>
              <w:t>й</w:t>
            </w:r>
            <w:r w:rsidRPr="00032612">
              <w:rPr>
                <w:color w:val="000000"/>
              </w:rPr>
              <w:t xml:space="preserve"> </w:t>
            </w:r>
            <w:r w:rsidR="00197883">
              <w:rPr>
                <w:color w:val="000000"/>
              </w:rPr>
              <w:t>полный календарный год</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A5402" w:rsidRDefault="00B72358">
            <w:pPr>
              <w:jc w:val="both"/>
            </w:pPr>
            <w:r>
              <w:t>Приложить о</w:t>
            </w:r>
            <w:r w:rsidRPr="00A102BD">
              <w:t>тчет о прибылях и убытках</w:t>
            </w:r>
            <w:r w:rsidR="002C78C8">
              <w:t xml:space="preserve"> </w:t>
            </w:r>
            <w:r w:rsidR="002C78C8" w:rsidRPr="00032612">
              <w:rPr>
                <w:color w:val="000000"/>
              </w:rPr>
              <w:t xml:space="preserve">за </w:t>
            </w:r>
            <w:r w:rsidR="00197883" w:rsidRPr="00197883">
              <w:rPr>
                <w:color w:val="000000"/>
              </w:rPr>
              <w:t>последний полный календарный год</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6A0D0C" w:rsidRDefault="00B72358" w:rsidP="00032612">
            <w:pPr>
              <w:numPr>
                <w:ilvl w:val="0"/>
                <w:numId w:val="28"/>
              </w:numPr>
              <w:jc w:val="both"/>
            </w:pPr>
          </w:p>
        </w:tc>
        <w:tc>
          <w:tcPr>
            <w:tcW w:w="5604" w:type="dxa"/>
          </w:tcPr>
          <w:p w:rsidR="002005F5" w:rsidRPr="00612364" w:rsidRDefault="00B72358" w:rsidP="00032612">
            <w:pPr>
              <w:jc w:val="both"/>
            </w:pPr>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A5402"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A5402"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A5402"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A5402" w:rsidRDefault="00C9274B">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АО «</w:t>
            </w:r>
            <w:r w:rsidR="00B006EB" w:rsidRPr="00B006EB">
              <w:t>РКС-Менеджмент</w:t>
            </w:r>
            <w:r>
              <w:t>»</w:t>
            </w:r>
            <w:r w:rsidR="00B72358" w:rsidRPr="00A102BD">
              <w:t xml:space="preserve"> или любым УО </w:t>
            </w:r>
            <w:bookmarkStart w:id="5" w:name="_GoBack"/>
            <w:bookmarkEnd w:id="5"/>
            <w:r>
              <w:t>АО «</w:t>
            </w:r>
            <w:r w:rsidR="00B006EB" w:rsidRPr="00B006EB">
              <w:t>РКС-Менеджмент</w:t>
            </w:r>
            <w:r>
              <w:t>»</w:t>
            </w:r>
            <w:r w:rsidRPr="00A102BD">
              <w:t xml:space="preserve"> </w:t>
            </w:r>
            <w:r w:rsidR="00B72358" w:rsidRPr="00A102BD">
              <w:t xml:space="preserve"> (если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A5402" w:rsidRDefault="002C78C8">
            <w:pPr>
              <w:jc w:val="both"/>
            </w:pPr>
            <w:r>
              <w:t>Д</w:t>
            </w:r>
            <w:r w:rsidRPr="002C78C8">
              <w:t>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t xml:space="preserve"> (</w:t>
            </w:r>
            <w:r>
              <w:t xml:space="preserve">приложить </w:t>
            </w:r>
            <w:r w:rsidR="00B51945">
              <w:t>копии)</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осуществления поставок </w:t>
            </w:r>
            <w:r w:rsidR="00F8617E">
              <w:t>т</w:t>
            </w:r>
            <w:r>
              <w:t>овара</w:t>
            </w:r>
            <w:r w:rsidR="00F8617E">
              <w:t xml:space="preserve">, выполнения </w:t>
            </w:r>
            <w:r w:rsidR="00F8617E">
              <w:lastRenderedPageBreak/>
              <w:t>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A5402" w:rsidRDefault="00B72358">
            <w:pPr>
              <w:jc w:val="both"/>
            </w:pPr>
            <w:r>
              <w:t xml:space="preserve">Доверенность представителя </w:t>
            </w:r>
            <w:r w:rsidR="006F0034">
              <w:t>Оферент</w:t>
            </w:r>
            <w:r>
              <w:t>а</w:t>
            </w:r>
            <w:r w:rsidR="00B51945">
              <w:t xml:space="preserve"> (копия)</w:t>
            </w:r>
            <w:r>
              <w:t xml:space="preserve"> и 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r w:rsidR="006F0034">
              <w:t>оферент</w:t>
            </w:r>
            <w:r w:rsidR="0001375A">
              <w:t xml:space="preserve">а </w:t>
            </w:r>
            <w:r w:rsidRPr="00A102BD">
              <w:t>:</w:t>
            </w:r>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r w:rsidRPr="00A102BD">
              <w:t>Моб.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6" w:name="_Toc249432432"/>
      <w:bookmarkStart w:id="7" w:name="_Toc251146394"/>
      <w:bookmarkStart w:id="8" w:name="_Toc251150723"/>
      <w:bookmarkStart w:id="9"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6"/>
    <w:bookmarkEnd w:id="7"/>
    <w:bookmarkEnd w:id="8"/>
    <w:bookmarkEnd w:id="9"/>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CE0" w:rsidRDefault="00B43CE0">
      <w:r>
        <w:separator/>
      </w:r>
    </w:p>
  </w:endnote>
  <w:endnote w:type="continuationSeparator" w:id="0">
    <w:p w:rsidR="00B43CE0" w:rsidRDefault="00B4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623" w:rsidRDefault="00EA1623" w:rsidP="00312293">
    <w:pPr>
      <w:pStyle w:val="ae"/>
      <w:jc w:val="right"/>
    </w:pPr>
    <w:r>
      <w:t xml:space="preserve">стр. </w:t>
    </w:r>
    <w:r w:rsidR="00B43CE0">
      <w:fldChar w:fldCharType="begin"/>
    </w:r>
    <w:r w:rsidR="00B43CE0">
      <w:instrText xml:space="preserve"> PAGE </w:instrText>
    </w:r>
    <w:r w:rsidR="00B43CE0">
      <w:fldChar w:fldCharType="separate"/>
    </w:r>
    <w:r w:rsidR="00197883">
      <w:rPr>
        <w:noProof/>
      </w:rPr>
      <w:t>2</w:t>
    </w:r>
    <w:r w:rsidR="00B43CE0">
      <w:rPr>
        <w:noProof/>
      </w:rPr>
      <w:fldChar w:fldCharType="end"/>
    </w:r>
    <w:r>
      <w:t xml:space="preserve"> из </w:t>
    </w:r>
    <w:r w:rsidR="00B43CE0">
      <w:fldChar w:fldCharType="begin"/>
    </w:r>
    <w:r w:rsidR="00B43CE0">
      <w:instrText xml:space="preserve"> NUMPAGES </w:instrText>
    </w:r>
    <w:r w:rsidR="00B43CE0">
      <w:fldChar w:fldCharType="separate"/>
    </w:r>
    <w:r w:rsidR="00197883">
      <w:rPr>
        <w:noProof/>
      </w:rPr>
      <w:t>3</w:t>
    </w:r>
    <w:r w:rsidR="00B43CE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CE0" w:rsidRDefault="00B43CE0">
      <w:r>
        <w:separator/>
      </w:r>
    </w:p>
  </w:footnote>
  <w:footnote w:type="continuationSeparator" w:id="0">
    <w:p w:rsidR="00B43CE0" w:rsidRDefault="00B43CE0">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49CE"/>
    <w:rsid w:val="00117992"/>
    <w:rsid w:val="00122256"/>
    <w:rsid w:val="00124C9B"/>
    <w:rsid w:val="00125260"/>
    <w:rsid w:val="001270C6"/>
    <w:rsid w:val="001277D3"/>
    <w:rsid w:val="001304E5"/>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83"/>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A5402"/>
    <w:rsid w:val="002B071E"/>
    <w:rsid w:val="002B19A7"/>
    <w:rsid w:val="002B30E0"/>
    <w:rsid w:val="002B4B3E"/>
    <w:rsid w:val="002B6834"/>
    <w:rsid w:val="002C1236"/>
    <w:rsid w:val="002C1320"/>
    <w:rsid w:val="002C14EF"/>
    <w:rsid w:val="002C1DBC"/>
    <w:rsid w:val="002C213C"/>
    <w:rsid w:val="002C2D89"/>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5568"/>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2B3"/>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0D0C"/>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06EB"/>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3CE0"/>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894"/>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1B25B2-23A1-420F-88E5-4C4FA112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95</TotalTime>
  <Pages>1</Pages>
  <Words>610</Words>
  <Characters>3479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Мутафян Аида Араевна</cp:lastModifiedBy>
  <cp:revision>13</cp:revision>
  <cp:lastPrinted>2010-04-13T12:36:00Z</cp:lastPrinted>
  <dcterms:created xsi:type="dcterms:W3CDTF">2011-10-18T06:04:00Z</dcterms:created>
  <dcterms:modified xsi:type="dcterms:W3CDTF">2017-03-01T14:37:00Z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